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Lübeck-Dänischburg-Herrenwyk BÜ Seelandstraße Km 4,287 + BÜ Flender Osttor Km 3,558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Duman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Hammerbrookstraße 44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20097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Hamburg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FDA1FB74-CB58-4689-B8FC-FA908BDEA2C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